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Aug.1477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brought a complaint of trespass against him</w:t>
      </w: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 York Sheriffs’ Court.</w:t>
      </w: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p.7)</w:t>
      </w: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223" w:rsidRDefault="000A3223" w:rsidP="000A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2017</w:t>
      </w:r>
    </w:p>
    <w:p w:rsidR="006B2F86" w:rsidRPr="00E71FC3" w:rsidRDefault="000A32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223" w:rsidRDefault="000A3223" w:rsidP="00E71FC3">
      <w:pPr>
        <w:spacing w:after="0" w:line="240" w:lineRule="auto"/>
      </w:pPr>
      <w:r>
        <w:separator/>
      </w:r>
    </w:p>
  </w:endnote>
  <w:endnote w:type="continuationSeparator" w:id="0">
    <w:p w:rsidR="000A3223" w:rsidRDefault="000A32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223" w:rsidRDefault="000A3223" w:rsidP="00E71FC3">
      <w:pPr>
        <w:spacing w:after="0" w:line="240" w:lineRule="auto"/>
      </w:pPr>
      <w:r>
        <w:separator/>
      </w:r>
    </w:p>
  </w:footnote>
  <w:footnote w:type="continuationSeparator" w:id="0">
    <w:p w:rsidR="000A3223" w:rsidRDefault="000A32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223"/>
    <w:rsid w:val="000A32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192142-213E-4C79-9DB6-F9D385F6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A322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2017-03-05T21:59:00Z</dcterms:created>
  <dcterms:modified xsi:type="dcterms:W3CDTF">2017-03-05T21:59:00Z</dcterms:modified>
</cp:coreProperties>
</file>